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дминистрации города Сургута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628400, город Сургут, улица Энгельса, дом 8.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Pr="00EB3DA5" w:rsidRDefault="0016139D" w:rsidP="00827A70">
            <w:pPr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rahmatullina</w:t>
            </w:r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admsurgut</w:t>
            </w:r>
            <w:r w:rsidRPr="00EB3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BF5F0E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созданию объекта «Хореографическая школа в микрорайоне ПИКС».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104 750 280 </w:t>
            </w:r>
            <w:r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 предусмотренным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части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D6481A" w:rsidRDefault="0016139D" w:rsidP="006F7B49">
            <w:pPr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ложений и порядок их сопоставления устанавливаются в соответствии с п. 8.7.5 раздела </w:t>
            </w:r>
            <w:r w:rsidRPr="00D648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D6481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D6481A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D6481A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гражданского или промышленного 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строитель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–5баллов.</w:t>
            </w:r>
          </w:p>
          <w:p w:rsidR="0016139D" w:rsidRPr="00D6481A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департамента</w:t>
      </w:r>
    </w:p>
    <w:p w:rsidR="0016139D" w:rsidRPr="002F35F5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А.А. Фокеев</w:t>
      </w: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0"/>
        <w:gridCol w:w="4900"/>
      </w:tblGrid>
      <w:tr w:rsidR="0016139D" w:rsidRPr="002F35F5">
        <w:trPr>
          <w:trHeight w:val="2256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Порядок, место, дата начала и дата окончания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курсе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производится по адресу: 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 4, департамент архитектуры и градостроительства администрации города, 3-й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этаж, </w:t>
            </w:r>
            <w:r w:rsidRPr="003E74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кабинет 304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Датой начала срока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курсе является день следующий за днем размещения на официальн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сайт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извещения о проведении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 «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 марта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</w:p>
          <w:p w:rsidR="0016139D" w:rsidRPr="002F35F5" w:rsidRDefault="0016139D" w:rsidP="00E22F5A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Окончание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конкурсных пред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день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конвертов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конкурсе, указанный в извещении о проведении открытого конкурса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Место, порядок, дата и время вскрытия конвертов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предложениями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курсе </w:t>
            </w:r>
          </w:p>
        </w:tc>
        <w:tc>
          <w:tcPr>
            <w:tcW w:w="4900" w:type="dxa"/>
          </w:tcPr>
          <w:p w:rsidR="0016139D" w:rsidRPr="007C0EB0" w:rsidRDefault="0016139D" w:rsidP="006F7B49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 401. </w:t>
            </w:r>
          </w:p>
          <w:p w:rsidR="0016139D" w:rsidRPr="002F35F5" w:rsidRDefault="0016139D" w:rsidP="00653E1C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Публично в день, во время и в месте,                      указанные в извещении о проведении                открытого конкурса: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апреля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местного времени, конкурсной комиссией вскрываются конверты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конкурсными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ниями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Место, дата и время рассмотрения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предложений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участие в конкурсе</w:t>
            </w:r>
          </w:p>
        </w:tc>
        <w:tc>
          <w:tcPr>
            <w:tcW w:w="4900" w:type="dxa"/>
          </w:tcPr>
          <w:p w:rsidR="0016139D" w:rsidRPr="007C0EB0" w:rsidRDefault="0016139D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401. 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  <w:p w:rsidR="0016139D" w:rsidRPr="002F35F5" w:rsidRDefault="0016139D" w:rsidP="00653E1C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Публично в день, во время и в месте,                      указанные в извещении о проведении открытого конкурса: 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 апреля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г. в «10-00» местного времени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4730A3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Место, дата и время оценки и 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конкурсных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ний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</w:t>
            </w:r>
          </w:p>
        </w:tc>
        <w:tc>
          <w:tcPr>
            <w:tcW w:w="4900" w:type="dxa"/>
          </w:tcPr>
          <w:p w:rsidR="0016139D" w:rsidRPr="007C0EB0" w:rsidRDefault="0016139D" w:rsidP="00420213">
            <w:pPr>
              <w:rPr>
                <w:rFonts w:ascii="Times New Roman" w:hAnsi="Times New Roman" w:cs="Times New Roman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Сургут, улица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Восход, дом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 архитектуры и градо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строительства администрации города, 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этаж, </w:t>
            </w:r>
            <w:r w:rsidRPr="007C0EB0">
              <w:rPr>
                <w:rFonts w:ascii="Times New Roman" w:hAnsi="Times New Roman" w:cs="Times New Roman"/>
                <w:sz w:val="28"/>
                <w:szCs w:val="28"/>
              </w:rPr>
              <w:t xml:space="preserve">кабинет  401. </w:t>
            </w:r>
          </w:p>
          <w:p w:rsidR="0016139D" w:rsidRPr="002F35F5" w:rsidRDefault="0016139D" w:rsidP="00653E1C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Публично в день, во время и в месте,                      указанн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извещении о проведении открытого конкурса: 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 апреля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г. в «10-00» местного времени</w:t>
            </w:r>
          </w:p>
        </w:tc>
      </w:tr>
      <w:tr w:rsidR="0016139D" w:rsidRPr="002F35F5">
        <w:trPr>
          <w:trHeight w:val="733"/>
        </w:trPr>
        <w:tc>
          <w:tcPr>
            <w:tcW w:w="4700" w:type="dxa"/>
          </w:tcPr>
          <w:p w:rsidR="0016139D" w:rsidRPr="002F35F5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Даты начала и окончания срока предоставления участникам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разъяснений положений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B0763F" w:rsidRDefault="0016139D" w:rsidP="006F7B49">
            <w:pPr>
              <w:rPr>
                <w:rFonts w:ascii="Times New Roman" w:hAnsi="Times New Roman" w:cs="Times New Roman"/>
                <w:color w:val="FF0000"/>
              </w:rPr>
            </w:pP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 «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25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 марта 20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г. </w:t>
            </w:r>
          </w:p>
          <w:p w:rsidR="0016139D" w:rsidRPr="00B0763F" w:rsidRDefault="0016139D" w:rsidP="00653E1C">
            <w:pPr>
              <w:rPr>
                <w:rFonts w:ascii="Times New Roman" w:hAnsi="Times New Roman" w:cs="Times New Roman"/>
                <w:color w:val="FF0000"/>
              </w:rPr>
            </w:pP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 «0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»апреля 20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Pr="00B0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ListParagraph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Titl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39D" w:rsidRDefault="0016139D" w:rsidP="00973B8B">
      <w:r>
        <w:separator/>
      </w:r>
    </w:p>
  </w:endnote>
  <w:endnote w:type="continuationSeparator" w:id="1">
    <w:p w:rsidR="0016139D" w:rsidRDefault="0016139D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39D" w:rsidRDefault="0016139D" w:rsidP="00973B8B">
      <w:r>
        <w:separator/>
      </w:r>
    </w:p>
  </w:footnote>
  <w:footnote w:type="continuationSeparator" w:id="1">
    <w:p w:rsidR="0016139D" w:rsidRDefault="0016139D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DefaultParagraphFont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4</Pages>
  <Words>640</Words>
  <Characters>3653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7</cp:revision>
  <cp:lastPrinted>2013-03-15T06:04:00Z</cp:lastPrinted>
  <dcterms:created xsi:type="dcterms:W3CDTF">2013-03-18T07:20:00Z</dcterms:created>
  <dcterms:modified xsi:type="dcterms:W3CDTF">2013-03-18T12:19:00Z</dcterms:modified>
</cp:coreProperties>
</file>